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967"/>
        <w:gridCol w:w="605"/>
        <w:gridCol w:w="1573"/>
        <w:gridCol w:w="1082"/>
        <w:gridCol w:w="567"/>
      </w:tblGrid>
      <w:tr w:rsidR="00EA14B8" w:rsidTr="007E391F">
        <w:trPr>
          <w:gridAfter w:val="1"/>
          <w:wAfter w:w="56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B37B9E">
            <w:pPr>
              <w:ind w:left="-108" w:right="-777"/>
            </w:pPr>
            <w:r>
              <w:t>Приложение 3</w:t>
            </w:r>
          </w:p>
        </w:tc>
      </w:tr>
      <w:tr w:rsidR="00EA14B8" w:rsidTr="007E391F">
        <w:trPr>
          <w:gridAfter w:val="1"/>
          <w:wAfter w:w="56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B37B9E">
            <w:pPr>
              <w:ind w:left="-108" w:right="-777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A14B8" w:rsidTr="007E391F">
        <w:trPr>
          <w:gridAfter w:val="1"/>
          <w:wAfter w:w="567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B37B9E">
            <w:pPr>
              <w:ind w:left="-108" w:right="-777"/>
            </w:pPr>
            <w:r>
              <w:t xml:space="preserve">от </w:t>
            </w:r>
            <w:r w:rsidR="00B37B9E">
              <w:t>28 июля 2023 года</w:t>
            </w:r>
            <w:r>
              <w:t xml:space="preserve"> № </w:t>
            </w:r>
            <w:r w:rsidR="00B37B9E">
              <w:t>37-386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</w:tr>
      <w:tr w:rsidR="00EA14B8" w:rsidTr="007E391F">
        <w:trPr>
          <w:cantSplit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t>непрограммным</w:t>
            </w:r>
            <w:proofErr w:type="spellEnd"/>
            <w:r>
              <w:t xml:space="preserve"> направлениям деятельности), группам </w:t>
            </w:r>
            <w:proofErr w:type="gramStart"/>
            <w:r>
              <w:t>видов расходов классификации расходов бюджета муниципального</w:t>
            </w:r>
            <w:proofErr w:type="gramEnd"/>
            <w:r>
              <w:t xml:space="preserve"> образования «Город Саратов» на 2023 год и на плановый период 2024 и 2025 годов</w:t>
            </w: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тыс. руб.</w:t>
            </w:r>
          </w:p>
        </w:tc>
      </w:tr>
      <w:tr w:rsidR="00EA14B8" w:rsidTr="007E391F">
        <w:trPr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4B8" w:rsidRDefault="00EA14B8" w:rsidP="00EA14B8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4B8" w:rsidRDefault="00EA14B8" w:rsidP="00EA14B8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2024 год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7E391F">
            <w:pPr>
              <w:ind w:right="-70"/>
              <w:jc w:val="center"/>
            </w:pPr>
            <w:r>
              <w:t>2025 год</w:t>
            </w:r>
          </w:p>
        </w:tc>
      </w:tr>
      <w:tr w:rsidR="00EA14B8" w:rsidTr="007E391F">
        <w:trPr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  <w:tc>
          <w:tcPr>
            <w:tcW w:w="1649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/>
        </w:tc>
      </w:tr>
    </w:tbl>
    <w:p w:rsidR="00EA14B8" w:rsidRPr="00EA14B8" w:rsidRDefault="00EA14B8">
      <w:pPr>
        <w:rPr>
          <w:sz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649"/>
      </w:tblGrid>
      <w:tr w:rsidR="00EA14B8" w:rsidTr="007E391F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7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pPr>
              <w:jc w:val="center"/>
            </w:pPr>
            <w:r>
              <w:t>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2 709 647,8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2 778 277,0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2 821 770,0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8 512,3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154 988,8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154 988,8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154 988,8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154 988,8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154 796,4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154 988,8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154 988,8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18 857,0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18 857,0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18 857,0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18 857,0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18 857,0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135 939,4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136 131,8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136 131,8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114 089,8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114 164,8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114 164,8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21 704,6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21 897,0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21 897,0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1 041 067,2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1 037 729,5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1 037 729,5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1 041 067,2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1 037 729,5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1 037 729,5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344 627,9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341 417,3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341 417,3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319 296,3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316 085,7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316 085,7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294 098,1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294 173,7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294 173,7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18 458,0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18 458,0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3 454,0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3 454,0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7 417,9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7 417,9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2 878,6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2 878,6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2 878,6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2 878,6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2 819,1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2 819,1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2 396,0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2 396,0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423,1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12 216,0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12 216,0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1 752,4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1 752,4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696 439,3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696 312,2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696 312,2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642 409,7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642 765,4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642 622,9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612 015,2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612 446,4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612 303,9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29 274,7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30 209,0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30 209,0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1 933,0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1 727,8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1 764,4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1 790,4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142,6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142,6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3 138,1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3 254,6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3 057,6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3 153,0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37 117,9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37 117,9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29 181,6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29 191,6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29 191,6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7 936,3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7 926,3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7 926,3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10 468,5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10 468,5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7 302,8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7 302,8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7 302,8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3 165,7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3 165,7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218 281,3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211 891,3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211 891,3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24 233,5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20 655,6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24 233,5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20 655,6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«Сопровождение систем и техническая поддержка </w:t>
            </w:r>
            <w:proofErr w:type="gramStart"/>
            <w:r>
              <w:t>ПО</w:t>
            </w:r>
            <w:proofErr w:type="gram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t>ПО</w:t>
            </w:r>
            <w:proofErr w:type="gram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11 365,0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11 365,0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11 365,0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194 047,8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191 235,7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191 235,7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58 794,2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58 554,2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58 554,2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10 780,8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10 780,8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10 780,8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10 780,8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10 780,8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10 780,8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48 013,4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47 773,4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47 773,4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45 665,2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45 665,2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45 665,2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2 348,2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2 108,2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2 108,2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135 253,6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132 681,5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132 681,5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129 436,4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126 864,3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126 864,3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122 727,7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122 732,7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122 732,7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6 553,7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3 981,6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3 981,6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5 638,2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5 638,2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5 438,2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5 438,2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1 277 590,4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1 215 134,4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1 258 623,5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336 908,0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336 908,0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336 908,0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336 563,3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327 104,1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216 217,0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216 217,0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216 217,0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117 344,3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107 885,1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107 885,1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19 592,0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4 212,9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4 212,9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122 567,0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20 957,3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14 957,3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101 609,7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7 162,2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14 447,5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14 447,5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270 564,1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293 235,9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293 235,9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270 564,1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293 235,9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293 235,9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270 564,1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293 235,9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293 235,9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248 566,1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273 205,3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273 205,3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21 546,5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19 980,1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19 980,1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541 732,4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553 132,9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616 231,6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30 169,0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27 005,3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30 169,0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27 005,3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23 413,8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23 413,8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23 413,8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3 542,8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3 591,5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511 563,4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526 176,3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589 226,3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24 471,1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25 307,8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26 333,2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24 471,1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25 307,8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26 333,2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51 732,7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52 107,1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52 124,7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36 879,7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37 470,4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37 470,4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12 324,8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13 629,2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13 647,2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1 007,1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32 220,9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27 220,9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1 568,4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1 568,4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1 568,4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1 568,4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150 151,0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150 151,0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36 608,5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36 608,5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193 697,3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437 543,0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193 697,3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437 543,0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1 950,5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115 805,1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109 486,6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109 486,6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24 045,6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23 410,6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23 410,6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23 261,6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23 311,6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23 311,6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23 261,6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23 311,6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23 311,6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23 261,6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23 311,6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23 311,6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20 672,1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20 672,1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20 672,1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2 589,5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2 639,5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2 639,5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91 759,5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86 076,0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86 076,0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90 827,3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85 960,7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85 960,7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90 827,3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85 960,7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85 960,7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90 727,3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85 860,7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85 860,7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71 211,4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74 246,5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74 246,5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19 219,3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11 317,8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11 317,8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296,4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6 850 256,2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6 853 929,2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6 218 906,7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47 313,7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44 250,0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44 250,0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8 714,9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8 649,3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8 085,0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8 085,0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3 424 530,4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3 811 049,5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3 513 405,6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3 356 482,0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3 763 186,1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3 465 542,2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3 356 482,0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3 763 186,1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3 465 542,2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841,1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841,1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841,1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16 360,0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231 467,4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188 806,3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179 924,1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175 411,4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188 806,3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179 924,1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175 411,4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188 806,3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179 924,1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93 032,0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проекта по созданию, реконструкции и эксплуатации трамвайной сети и иного имущественного комплекса, технологически </w:t>
            </w:r>
            <w:proofErr w:type="gramStart"/>
            <w:r>
              <w:t>связанных</w:t>
            </w:r>
            <w:proofErr w:type="gramEnd"/>
            <w:r>
              <w:t xml:space="preserve">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1 192 433,0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1 450 549,3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</w:t>
            </w:r>
            <w:proofErr w:type="gramStart"/>
            <w:r>
              <w:t>связанных</w:t>
            </w:r>
            <w:proofErr w:type="gramEnd"/>
            <w:r>
              <w:t xml:space="preserve">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1 120 433,0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1 378 549,3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1 120 433,0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1 378 549,3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2 268 878,2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2 261 105,7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1 714 227,7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</w:t>
            </w:r>
            <w:proofErr w:type="gramStart"/>
            <w:r>
              <w:t>а(</w:t>
            </w:r>
            <w:proofErr w:type="gramEnd"/>
            <w:r>
              <w:t>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148 429,1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294 253,9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148 429,1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294 253,9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1 775 236,0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1 419 973,8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1 775 236,0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1 419 973,8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t xml:space="preserve"> развязку «Стрелка» в </w:t>
            </w:r>
            <w:proofErr w:type="gramStart"/>
            <w:r>
              <w:t>г</w:t>
            </w:r>
            <w:proofErr w:type="gramEnd"/>
            <w:r>
              <w:t>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337 440,6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337 440,6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47 863,4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47 863,4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47 863,4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47 863,4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48 048,4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47 863,4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47 863,4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45 721,4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45 721,4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45 721,4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2 142,0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3 325 574,0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2 985 553,5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2 548 279,4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3 171 137,2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2 833 058,9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2 394 408,4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3 171 137,2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2 833 058,9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2 394 408,4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1 648 325,0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1 606 084,3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1 588 168,2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1 335 981,0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1 500 867,7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1 500 867,7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1 335 981,0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1 500 867,7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1 500 867,7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311 878,3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105 216,6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87 300,5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276 938,9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76 877,2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73 394,2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28 339,4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13 906,3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57 265,2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4 648,6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42 166,9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42 166,9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42 166,9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42 166,9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17 828,6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14 598,3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15 098,3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17 828,6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14 598,3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15 098,3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72 785,0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72 785,0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72 785,0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42 104,0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105 544,6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105 544,6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105 544,6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2 675,0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276 393,3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Стимулирование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276 393,3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276 393,3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1 125 430,4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746 300,0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379 130,4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379 130,4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746 000,0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746 000,0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118 230,5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102 323,1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44 106,3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43 586,7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43 586,7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58 216,8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58 216,8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58 216,8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115 404,6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36 201,3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37 090,0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38 466,4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36 201,3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37 090,0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38 466,4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35 171,0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37 090,0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38 466,4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31 955,5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32 220,5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32 220,5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2 947,6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4 866,6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6 243,0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32 057,6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115 545,7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2 450,2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t>интернет-ресурса</w:t>
            </w:r>
            <w:proofErr w:type="spellEnd"/>
            <w: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t>Гагаринского</w:t>
            </w:r>
            <w:proofErr w:type="spellEnd"/>
            <w: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24 024,9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103 095,5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22 524,9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102 895,5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99 895,5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99 895,5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lastRenderedPageBreak/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5 582,5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5 184,0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7 615 777,5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1 173 274,1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1 067 400,9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6 155 335,8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248 784,6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144 253,4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160 563,0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201 284,6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96 753,4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111 335,9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171 284,6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66 753,4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78 229,9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72 459,8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66 753,4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35 128,9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34 537,1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33 720,3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35 128,9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34 537,1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33 720,3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34 698,1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32 407,7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27 533,1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34 698,1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32 407,7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27 533,1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2 162,8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2 162,8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33 106,0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33 106,0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33 106,0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39 894,0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39 894,0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39 894,0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39 894,0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9 333,1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5 810 297,6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5 319 527,2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5 319 527,2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3 947 617,8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3 687 389,4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260 228,4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1 367 709,4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1 131 787,3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235 922,1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20ПF36748S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176 371,2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21 168,8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21 168,8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21 168,8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155 202,4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152 702,4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152 410,4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347 265,7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172 514,0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162 674,8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296 793,1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161 967,0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152 127,8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230 896,0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161 967,0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152 127,8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0720206000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0720206000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t>электро</w:t>
            </w:r>
            <w:proofErr w:type="spellEnd"/>
            <w:r>
              <w:t>-, тепл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214 723,0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161 967,0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152 127,8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39 374,3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33 924,8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35 085,6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39 374,3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33 924,8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35 085,6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97 011,6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97 790,2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97 790,2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15 157,1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15 162,0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15 162,0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81 609,6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82 388,2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82 388,2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40 195,6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40 195,6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4 016,8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4 016,8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4 016,8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4 016,8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34 227,1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26 235,2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15 235,2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34 227,1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26 235,2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15 235,2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Выявление и оформление бесхозяйных объектов </w:t>
            </w:r>
            <w:r>
              <w:br/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 xml:space="preserve">-, водоснабжения и водоотведения коммунальной </w:t>
            </w:r>
            <w:r>
              <w:br/>
              <w:t>(инженерной)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12 679,0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12 621,5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65 897,1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«Обеспечение объектами </w:t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65 897,1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4 972,8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4 972,8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5 023,8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3 978,3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45 101,8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45 101,8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27 928,0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27 928,0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16 473,8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11 761,9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904 550,2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558 885,0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567 382,2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439 467,0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390 621,0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399 118,2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319 886,5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275 621,0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284 118,2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290 360,6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247 844,0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248 361,0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162 499,9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147 473,6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162 499,9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146 956,6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147 473,6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24 056,4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98 528,5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100 887,4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100 887,4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82 647,9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87 766,0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87 766,0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15 880,6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13 121,4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13 121,4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23 765,6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22 811,2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22 811,2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17 837,6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17 183,1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17 183,1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17 837,6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17 183,1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17 183,1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5 628,1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5 628,1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5 860,9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5 628,1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5 628,1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4 965,8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12 946,0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4 965,8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12 946,0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4 965,8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12 946,0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</w:t>
            </w:r>
            <w:proofErr w:type="gramStart"/>
            <w:r>
              <w:t>г</w:t>
            </w:r>
            <w:proofErr w:type="gramEnd"/>
            <w:r>
              <w:t>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</w:t>
            </w:r>
            <w:proofErr w:type="gramStart"/>
            <w:r>
              <w:t>г</w:t>
            </w:r>
            <w:proofErr w:type="gramEnd"/>
            <w:r>
              <w:t>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119 580,5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119 580,5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259 620,1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257 956,5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257 421,7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78 864,9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69 471,8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9 393,1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22 027,4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«Обеспечение возмещения затрат на проведение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67 094,7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67 094,7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11 179,8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11 179,8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1 205,6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3 840,5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3 030,0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3 030,0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208 625,8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193 090,5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193 090,5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54 190,9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54 370,8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54 370,8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54 190,9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54 370,8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54 370,8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54 190,9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54 370,8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54 370,8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51 090,2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51 270,8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51 270,8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42 203,0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42 203,0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8 801,4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8 982,0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8 982,0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40 006,9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28 221,7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28 221,7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6 871,8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6 871,8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1 871,8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21 498,1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21 349,9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21 349,9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t>электро</w:t>
            </w:r>
            <w:proofErr w:type="spellEnd"/>
            <w:r>
              <w:t>-, тепл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21 498,1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21 349,9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21 349,9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21 498,1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21 349,9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21 349,9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20 666,5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20 666,5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11 637,0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1 095,4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10 541,6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100 391,5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100 391,5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100 373,4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100 391,5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100 391,5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91 551,1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91 569,2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91 569,2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87 739,2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87 740,2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87 740,2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3 818,6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3 818,6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5 533,4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5 533,4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5 533,4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5 533,4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t>контроля за</w:t>
            </w:r>
            <w:proofErr w:type="gramEnd"/>
            <w: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3 288,9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3 288,9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2 824,8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2 824,8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3 788,1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3 788,1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1 843,9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1 944,2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17 833,2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14 830,9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14 940,6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15 235 380,6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13 118 225,1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11 968 405,7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4 310 781,7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3 792 555,9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3 788 344,2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4 307 166,7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3 791 515,1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3 787 303,4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4 307 166,7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3 791 515,1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3 787 303,4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4 196 046,0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3 773 749,9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3 769 538,2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1 594 235,9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1 466 006,4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1 461 794,7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1 594 235,9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1 466 006,4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1 461 794,7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2 564 097,1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2 307 743,5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2 307 743,5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2 564 097,1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2 307 743,5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2 307 743,5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37 713,0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37 713,0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17 765,2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88 874,3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38 605,7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38 605,7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8 994 267,1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7 792 780,2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6 647 172,3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1 818,7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8 980 691,6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7 789 265,5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6 643 657,6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7 901 672,7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6 666 215,4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6 643 307,6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6 162 696,3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5 941 813,5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5 941 195,2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832 337,2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856 338,6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855 720,3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832 337,2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856 338,6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855 720,3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4 949 724,6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4 802 177,5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4 802 177,5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37 588,6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34 033,6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34 033,6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891,1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891,1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4 911 244,9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4 767 252,8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4 767 252,8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97 712,7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97 362,7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281 508,8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282 806,8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282 806,8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3 973,0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3 973,0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277 535,8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278 833,8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278 833,8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662 290,7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592 517,9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586 833,3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5 349,9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5 349,9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2 800,8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2 800,8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15 831,0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30 687,3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30 687,3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15 769,8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30 626,1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30 626,1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112 634,6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113 023,0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113 023,0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112 532,6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112 921,0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112 921,0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448 807,6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443 123,0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446 821,0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448 807,6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443 123,0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1 447,2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932 057,8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65 330,1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65 330,1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143 324,8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142 274,8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Реконструкция,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3 288,0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2 408,8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</w:t>
            </w:r>
            <w:proofErr w:type="gramStart"/>
            <w:r>
              <w:t>г</w:t>
            </w:r>
            <w:proofErr w:type="gramEnd"/>
            <w:r>
              <w:t>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</w:t>
            </w:r>
            <w:proofErr w:type="gramStart"/>
            <w:r>
              <w:t>г</w:t>
            </w:r>
            <w:proofErr w:type="gramEnd"/>
            <w:r>
              <w:t>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</w:t>
            </w:r>
            <w:proofErr w:type="gramStart"/>
            <w:r>
              <w:t>г</w:t>
            </w:r>
            <w:proofErr w:type="gramEnd"/>
            <w:r>
              <w:t>. Саратов, пос. Жасминный, ул. Строителей б/</w:t>
            </w:r>
            <w:proofErr w:type="spellStart"/>
            <w:r>
              <w:t>н</w:t>
            </w:r>
            <w:proofErr w:type="spellEnd"/>
            <w:r>
              <w:t>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</w:t>
            </w:r>
            <w:proofErr w:type="gramStart"/>
            <w:r>
              <w:t>г</w:t>
            </w:r>
            <w:proofErr w:type="gramEnd"/>
            <w:r>
              <w:t>. Саратов, пос. Жасминный, ул. Строителей б/</w:t>
            </w:r>
            <w:proofErr w:type="spellStart"/>
            <w:r>
              <w:t>н</w:t>
            </w:r>
            <w:proofErr w:type="spellEnd"/>
            <w:r>
              <w:t>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66 203,4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52 342,2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40 292,2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23 592,9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23 592,9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3 102,9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3 102,9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3 102,9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3 102,9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</w:t>
            </w:r>
            <w:proofErr w:type="gramStart"/>
            <w:r>
              <w:t>технологической</w:t>
            </w:r>
            <w:proofErr w:type="gramEnd"/>
            <w:r>
              <w:t xml:space="preserve">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4 400,3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2 320,1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4 400,3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5 600,0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 xml:space="preserve">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12 901,8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31 029,3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12 901,8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20 686,1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31 029,3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35 301,3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35 301,3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1 817,9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5 764,6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3 027,6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2 737,0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2 737,0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3 027,6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3 027,6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3 002,0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70 512,1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70 512,1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70 512,1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70 512,1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70 232,0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70 232,0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1 078 668,9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1 122 700,1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1 078 668,9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1 122 700,1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440 905,3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544 060,2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440 905,3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544 060,2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556 404,8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556 404,8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75 588,1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22 235,1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75 588,1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22 235,1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1 230 209,4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951 315,8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951 313,2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694 016,3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474 656,4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474 656,4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694 016,3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474 656,4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474 656,4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640 890,6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472 741,4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472 741,4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465 485,5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472 741,4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472 741,4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465 485,5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472 741,4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472 741,4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154 117,9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11 600,2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11 600,2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3 954,1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3 754,1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3 754,1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1 915,0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1 915,0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1 915,0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1 915,0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Основное мероприятие «Организация и проведение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535 469,1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476 335,4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476 332,8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535 367,9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476 335,4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476 332,8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533 973,2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376 335,4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376 332,8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401 915,1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363 577,9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363 575,3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401 915,1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363 577,9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363 575,3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14 263,5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12 757,5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12 757,5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11 619,1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10 137,1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10 137,1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2 613,2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2 613,2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84 919,7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82 059,0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6 391,9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6 176,5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100 000,0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7 986,8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4 788,3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4 788,3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t>ПО</w:t>
            </w:r>
            <w:proofErr w:type="gram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4 055,5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4 055,5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4 055,5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4 055,5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4 598,2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4 055,5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4 055,5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3 803,6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3 803,6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3 803,6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198,9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1 310,1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1 310,1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1 310,1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376,4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15 652,5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14 652,5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8 825,9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14 652,5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14 652,5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7 525,9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10 287,4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10 287,4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4 296,3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4 296,3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682 309,7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561 132,4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561 135,2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276 979,1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175 866,8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175 866,6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202 011,3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130 235,8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130 235,8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130 235,8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115 553,0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71 775,5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21 775,5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21 775,5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Предоставление питания </w:t>
            </w:r>
            <w:proofErr w:type="gramStart"/>
            <w: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35 473,2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29 076,1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39 494,6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31 237,5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31 237,5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31 237,5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31 237,5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39 110,8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31 237,5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31 237,5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32 612,2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26 723,2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26 723,2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4 465,8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4 498,8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4 498,8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2 017,3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«Организация </w:t>
            </w:r>
            <w:proofErr w:type="gramStart"/>
            <w:r>
              <w:t>проведения независимой оценки качества условий оказания услуг</w:t>
            </w:r>
            <w:proofErr w:type="gramEnd"/>
            <w:r>
              <w:t xml:space="preserve"> муниципальными образовательными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26 215,0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19 380,8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34 487,9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34 487,9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34 487,9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34 487,9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34 487,9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34 487,9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32 107,9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32 107,9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32 107,9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2 379,0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2 379,0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342 977,1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329 559,9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329 562,9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342 441,6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329 559,9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329 562,9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335 217,0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322 335,3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322 338,3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303 260,4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292 240,5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292 240,5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31 783,3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30 041,9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30 041,9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</w:t>
            </w:r>
            <w:proofErr w:type="gramEnd"/>
            <w:r>
              <w:t xml:space="preserve">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7 224,6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7 224,6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7 224,6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6 983,1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6 983,1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6 983,1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859 977,8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518 640,8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514 945,6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793 431,6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456 948,5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453 253,2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774 025,5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444 360,5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440 771,8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761 525,4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431 357,7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427 769,0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21 156,2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14 143,0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14 143,0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13 844,7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14 143,0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14 143,0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13 844,7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14 143,0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14 143,0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6 799,7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6 799,7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213 110,5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123 954,9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123 954,9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134 585,6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123 954,9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123 954,9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134 585,6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123 954,9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123 954,9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73 028,1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73 028,1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54 202,5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32 972,0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32 972,0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32 210,8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32 972,0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32 972,0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32 210,8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32 972,0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32 972,0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20 452,3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20 452,3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t>культурно-досуговыми</w:t>
            </w:r>
            <w:proofErr w:type="spellEnd"/>
            <w:r>
              <w:t xml:space="preserve">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392 945,8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256 482,5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256 602,5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269 886,6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256 482,5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256 602,5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269 886,6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256 482,5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256 602,5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114 445,1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114 445,1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8 614,1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8 614,1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48 675,7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39 145,7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39 145,7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«Организация и проведение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3 708,7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3 708,7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3 708,7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инициативных проектов за счет субсидий из областного бюджета («Ремонт кровли здания Дома культуры п. 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 xml:space="preserve">Реализация инициативных проектов за счет субсидий из областного бюджета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</w:t>
            </w:r>
            <w:proofErr w:type="gramEnd"/>
            <w:r>
              <w:t xml:space="preserve"> </w:t>
            </w:r>
            <w:proofErr w:type="gramStart"/>
            <w:r>
              <w:t>Красный Октябрь»)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 xml:space="preserve"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</w:t>
            </w:r>
            <w:proofErr w:type="gramEnd"/>
            <w:r>
              <w:t xml:space="preserve"> </w:t>
            </w:r>
            <w:proofErr w:type="gramStart"/>
            <w:r>
              <w:t>Красный Октябрь»)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Реализация инициативных проектов за счет средств местного бюджета в части инициативных платежей граждан («Ремонт кровли здания Дома культуры п. 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 xml:space="preserve"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</w:t>
            </w:r>
            <w:proofErr w:type="gramEnd"/>
            <w:r>
              <w:t> </w:t>
            </w:r>
            <w:proofErr w:type="gramStart"/>
            <w:r>
              <w:t>Красный Октябрь»)</w:t>
            </w:r>
            <w:proofErr w:type="gramEnd"/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15 920,9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7 378,6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7 378,6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13 002,8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13 002,8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13 002,8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13 002,8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13 002,8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13 002,8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12 102,8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1 420,0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11 727,4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4 755,3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4 755,3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«Разработка </w:t>
            </w:r>
            <w:proofErr w:type="gramStart"/>
            <w:r>
              <w:t>проектов зон охраны объектов культурного наследия</w:t>
            </w:r>
            <w:proofErr w:type="gramEnd"/>
            <w:r>
              <w:t xml:space="preserve">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1 509,2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1 822,8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2 932,5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6 146,7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6 146,7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6 040,1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66 546,2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61 692,3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61 692,4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33 278,1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33 278,1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33 278,1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33 278,1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33 761,3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33 278,1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33 278,1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29 434,8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29 434,8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29 434,8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3 843,3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3 843,3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28 414,2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28 414,3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28 414,2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28 414,3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32 784,9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28 414,2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28 414,3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29 402,0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24 997,0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24 997,0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3 375,0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3 409,9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3 409,9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811 489,1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813 047,4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820 573,7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187 132,2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187 132,2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187 132,2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187 132,2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171 124,1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187 132,2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187 132,2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61 198,6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69 032,9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69 032,9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61 198,6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69 032,9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69 032,9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1 020,2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1 020,2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1 020,2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60 178,4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68 012,7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68 012,7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71 134,0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77 237,3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77 237,3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71 134,0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77 237,3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77 237,3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1 141,5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1 141,5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69 992,5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76 095,8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76 095,8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38 791,5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40 862,0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40 862,0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38 791,5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40 862,0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40 862,0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603,8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603,8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38 187,7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40 258,2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40 258,2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242 505,2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240 227,5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247 753,8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238 135,5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232 857,8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240 384,1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17 316,5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17 316,5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17 316,5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17 316,5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17 316,5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17 316,5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22 794,1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17 030,5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17 030,5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11 947,0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2 251,0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2 251,0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9 696,0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9 696,0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9 696,0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12 253,6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11 295,7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12 142,8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12 142,8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10 461,9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9 061,9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10 461,9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181,9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8 880,0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10 280,0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10 280,0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1 664,7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1 620,0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1 620,0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179 197,9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186 724,2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179 197,9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186 724,2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171 974,9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179 197,9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186 724,2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2 688,0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2 800,8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169 395,3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176 509,9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183 923,4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3 601,8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6 601,8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6 504,3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6 504,3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767,9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329 926,8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317 722,7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317 722,7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322 891,9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317 722,7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317 722,7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315 934,9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6 957,0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1 787,8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1 787,8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1 787,8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1 787,8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1 770,1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1 770,1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proofErr w:type="gramStart"/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</w:t>
            </w:r>
            <w:proofErr w:type="gramEnd"/>
            <w:r>
              <w:t xml:space="preserve">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5 108,0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67 933,0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67 965,0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67 965,0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47,0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67 767,6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67 799,6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67 799,6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67 767,6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67 799,6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67 799,6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36 757,7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36 789,7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36 789,7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35 014,7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35 014,7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35 014,7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1 760,6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1 760,6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14,4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31 009,9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31 009,9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22 837,7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22 837,7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22 837,7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8 172,2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8 172,2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633 260,2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391 699,2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391 699,2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340,3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381 240,9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107 018,5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107 018,5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380 994,9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106 772,5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106 772,5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112 945,6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104 001,9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104 001,9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4 090,0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4 390,0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4 390,0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98 664,1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97 155,4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97 155,4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97 520,8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96 012,1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96 012,1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97 520,8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96 012,1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96 012,1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Расходы на выполнение муниципальных заданий муниципальными бюджетными и автономными учреждениями, в связи с распространением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943,3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943,3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943,3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943,3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2 067,6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2 067,6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2 067,6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2 067,6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2 067,6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2 067,6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388,9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388,9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164,4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164,4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 xml:space="preserve">Расходы на выполнение муниципальных заданий муниципальными бюджетными и автономными учреждениями, в связи с распространением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224,5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96 313,4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93 392,8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2 920,6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2 770,6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171 735,9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160 112,0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160 112,0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160 112,0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246,0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246,0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227 131,5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258 742,9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258 742,9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186,2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226 293,3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257 904,7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257 904,7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181 802,1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257 904,7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257 904,7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181 802,1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257 904,7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257 904,7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161 192,4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229 511,7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229 511,7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161 192,4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229 511,7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229 511,7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Расходы на выполнение муниципальных заданий муниципальными бюджетными и автономными учреждениями, в связи с распространением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190,6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20 569,5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28 202,4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28 202,4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19 205,5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26 052,0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26 052,0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1 364,0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2 150,4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2 150,4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44 491,2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7 430,8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7 430,8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7 430,8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34 936,0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5 336,0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5 336,0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29 600,0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2 124,4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1 674,4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652,0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652,0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628,0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88,0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24 547,5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25 597,5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25 597,5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1 903,4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663,4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423,4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423,4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 xml:space="preserve">Основное мероприятие «Именная выплата главы муниципального образования «Город Саратов» </w:t>
            </w:r>
            <w:proofErr w:type="gramStart"/>
            <w:r>
              <w:t>обучающимся</w:t>
            </w:r>
            <w:proofErr w:type="gramEnd"/>
            <w:r>
              <w:t xml:space="preserve">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23 694,1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23 694,1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23 694,1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23 694,1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23 644,1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23 694,1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23 694,1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22 683,7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22 683,7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22 683,7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960,4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1 010,4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1 010,4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8152EE">
            <w:r>
              <w:t>ОБСЛУЖИВАНИЕ ГОСУДАРСТВЕННОГО (МУНИЦИПАЛЬНОГО)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242 000,0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591,8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644,4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657,6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241 355,6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241 342,4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EA14B8" w:rsidRDefault="00EA14B8" w:rsidP="00EA14B8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241 408,2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241 355,6</w:t>
            </w:r>
          </w:p>
        </w:tc>
        <w:tc>
          <w:tcPr>
            <w:tcW w:w="1649" w:type="dxa"/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241 342,4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14B8" w:rsidRDefault="00EA14B8" w:rsidP="00EA14B8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241 408,2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241 355,6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241 342,4</w:t>
            </w: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B37B9E">
            <w:pPr>
              <w:jc w:val="right"/>
            </w:pPr>
            <w:r>
              <w:t>35 093 378,</w:t>
            </w:r>
            <w:r w:rsidR="00B37B9E">
              <w:t>1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26 014 630,4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  <w:r>
              <w:t>24 171 423,0</w:t>
            </w:r>
          </w:p>
        </w:tc>
      </w:tr>
      <w:tr w:rsidR="00EA14B8" w:rsidTr="007E391F">
        <w:trPr>
          <w:cantSplit/>
        </w:trPr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</w:tr>
      <w:tr w:rsidR="00EA14B8" w:rsidTr="007E391F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/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4B8" w:rsidRDefault="00EA14B8" w:rsidP="00EA14B8">
            <w:pPr>
              <w:jc w:val="right"/>
            </w:pPr>
          </w:p>
        </w:tc>
      </w:tr>
    </w:tbl>
    <w:p w:rsidR="00EA14B8" w:rsidRPr="003576BE" w:rsidRDefault="00EA14B8" w:rsidP="00EA14B8"/>
    <w:p w:rsidR="00E2598B" w:rsidRPr="00EA14B8" w:rsidRDefault="00E2598B" w:rsidP="00EA14B8"/>
    <w:sectPr w:rsidR="00E2598B" w:rsidRPr="00EA14B8" w:rsidSect="00B37B9E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1AF" w:rsidRDefault="009A11AF" w:rsidP="00EA14B8">
      <w:r>
        <w:separator/>
      </w:r>
    </w:p>
  </w:endnote>
  <w:endnote w:type="continuationSeparator" w:id="1">
    <w:p w:rsidR="009A11AF" w:rsidRDefault="009A11AF" w:rsidP="00EA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1AF" w:rsidRDefault="009A11AF" w:rsidP="00EA14B8">
      <w:r>
        <w:separator/>
      </w:r>
    </w:p>
  </w:footnote>
  <w:footnote w:type="continuationSeparator" w:id="1">
    <w:p w:rsidR="009A11AF" w:rsidRDefault="009A11AF" w:rsidP="00EA1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4B8" w:rsidRDefault="00091D29" w:rsidP="00EA14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A14B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14B8" w:rsidRDefault="00EA14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4B8" w:rsidRDefault="00091D29" w:rsidP="00EA14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A14B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52EE">
      <w:rPr>
        <w:rStyle w:val="a7"/>
        <w:noProof/>
      </w:rPr>
      <w:t>121</w:t>
    </w:r>
    <w:r>
      <w:rPr>
        <w:rStyle w:val="a7"/>
      </w:rPr>
      <w:fldChar w:fldCharType="end"/>
    </w:r>
  </w:p>
  <w:p w:rsidR="00EA14B8" w:rsidRDefault="00EA14B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EA14B8"/>
    <w:rsid w:val="00091D29"/>
    <w:rsid w:val="0017589B"/>
    <w:rsid w:val="001F3320"/>
    <w:rsid w:val="002C3F39"/>
    <w:rsid w:val="004D6F63"/>
    <w:rsid w:val="006808C6"/>
    <w:rsid w:val="007E391F"/>
    <w:rsid w:val="008152EE"/>
    <w:rsid w:val="009A11AF"/>
    <w:rsid w:val="00A24CAF"/>
    <w:rsid w:val="00B37B9E"/>
    <w:rsid w:val="00B912FD"/>
    <w:rsid w:val="00D65CAB"/>
    <w:rsid w:val="00E2598B"/>
    <w:rsid w:val="00EA14B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EA14B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EA14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EA1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EA14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EA14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EA14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EA14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EA14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EA14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EA14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EA14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EA14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EA14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EA14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EA14B8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EA14B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EA14B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EA14B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EA14B8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EA14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EA14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EA14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EA14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EA14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EA14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EA14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EA14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EA1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EA1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EA14B8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EA14B8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EA14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14B8"/>
  </w:style>
  <w:style w:type="paragraph" w:styleId="a5">
    <w:name w:val="footer"/>
    <w:basedOn w:val="a"/>
    <w:link w:val="a6"/>
    <w:uiPriority w:val="99"/>
    <w:semiHidden/>
    <w:unhideWhenUsed/>
    <w:rsid w:val="00EA14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14B8"/>
  </w:style>
  <w:style w:type="character" w:styleId="a7">
    <w:name w:val="page number"/>
    <w:basedOn w:val="a0"/>
    <w:uiPriority w:val="99"/>
    <w:semiHidden/>
    <w:unhideWhenUsed/>
    <w:rsid w:val="00EA1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28</TotalTime>
  <Pages>121</Pages>
  <Words>32386</Words>
  <Characters>184603</Characters>
  <Application>Microsoft Office Word</Application>
  <DocSecurity>0</DocSecurity>
  <Lines>1538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2023-07-28T05:02:00Z</dcterms:created>
  <dcterms:modified xsi:type="dcterms:W3CDTF">2023-07-28T13:24:00Z</dcterms:modified>
</cp:coreProperties>
</file>